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9"/>
      </w:tblGrid>
      <w:tr w:rsidR="005A287B" w:rsidRPr="00EA2064" w:rsidTr="004B4ECC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</w:rPr>
            </w:pPr>
            <w:r w:rsidRPr="00EA2064">
              <w:rPr>
                <w:sz w:val="18"/>
                <w:szCs w:val="18"/>
              </w:rPr>
              <w:fldChar w:fldCharType="begin"/>
            </w:r>
            <w:r w:rsidRPr="00EA2064">
              <w:rPr>
                <w:sz w:val="18"/>
                <w:szCs w:val="18"/>
              </w:rPr>
              <w:instrText xml:space="preserve"> DOCVARIABLE  att_org_name </w:instrText>
            </w:r>
            <w:r w:rsidRPr="00EA2064">
              <w:rPr>
                <w:sz w:val="18"/>
                <w:szCs w:val="18"/>
              </w:rPr>
              <w:fldChar w:fldCharType="separate"/>
            </w:r>
            <w:r w:rsidR="00207B40">
              <w:rPr>
                <w:sz w:val="18"/>
                <w:szCs w:val="18"/>
              </w:rPr>
              <w:t>Общество с ограниченной ответственностью "ЦЕНТР ОХРАНЫ ТРУДА И ЭКОЛОГИИ "ЭКСПЕРТЭГИДА"</w:t>
            </w:r>
            <w:r w:rsidRPr="00EA2064">
              <w:rPr>
                <w:sz w:val="18"/>
                <w:szCs w:val="18"/>
              </w:rPr>
              <w:fldChar w:fldCharType="end"/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A2064">
              <w:rPr>
                <w:sz w:val="18"/>
                <w:szCs w:val="18"/>
                <w:vertAlign w:val="superscript"/>
              </w:rPr>
              <w:t>(наименование организации, на базе которой создана испытательная лаборатория, проводившая испытания)</w:t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207B40" w:rsidRDefault="005A287B" w:rsidP="004B4ECC">
            <w:pPr>
              <w:jc w:val="center"/>
              <w:rPr>
                <w:sz w:val="18"/>
                <w:szCs w:val="18"/>
              </w:rPr>
            </w:pPr>
            <w:r w:rsidRPr="00EA2064">
              <w:rPr>
                <w:sz w:val="18"/>
                <w:szCs w:val="18"/>
              </w:rPr>
              <w:fldChar w:fldCharType="begin"/>
            </w:r>
            <w:r w:rsidRPr="00EA2064">
              <w:rPr>
                <w:sz w:val="18"/>
                <w:szCs w:val="18"/>
              </w:rPr>
              <w:instrText xml:space="preserve"> DOCVARIABLE  att_org_dop </w:instrText>
            </w:r>
            <w:r w:rsidRPr="00EA2064">
              <w:rPr>
                <w:sz w:val="18"/>
                <w:szCs w:val="18"/>
              </w:rPr>
              <w:fldChar w:fldCharType="separate"/>
            </w:r>
            <w:r w:rsidR="00207B40">
              <w:rPr>
                <w:sz w:val="18"/>
                <w:szCs w:val="18"/>
              </w:rPr>
              <w:t>Испытательная лаборатория ООО «ЦЕНТР ОХРАНЫ ТРУДА И ЭКОЛОГИИ «ЭКСПЕРТЭГИДА»</w:t>
            </w:r>
          </w:p>
          <w:p w:rsidR="00207B40" w:rsidRDefault="00207B40" w:rsidP="004B4E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344011, Россия, Ростовская обл, Октябрьский р-н, г. Ростов-на-Дону, пр-кт Буденновский, д. 97, лит. А, Б, 2 этаж; 8 (863) 303-64-39; info@expertegida.ru</w:t>
            </w:r>
          </w:p>
          <w:p w:rsidR="005A287B" w:rsidRPr="00EA2064" w:rsidRDefault="00207B40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Уникальный номер записи об аккредитации в реестре аккредитованных лиц: RA.RU.21ЭГ03</w:t>
            </w:r>
            <w:r w:rsidR="005A287B" w:rsidRPr="00EA2064">
              <w:rPr>
                <w:sz w:val="18"/>
                <w:szCs w:val="18"/>
              </w:rPr>
              <w:fldChar w:fldCharType="end"/>
            </w:r>
            <w:r w:rsidR="005A287B" w:rsidRPr="00EA2064">
              <w:rPr>
                <w:sz w:val="18"/>
                <w:szCs w:val="18"/>
              </w:rPr>
              <w:t> </w:t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A2064">
              <w:rPr>
                <w:sz w:val="18"/>
                <w:szCs w:val="18"/>
                <w:vertAlign w:val="superscript"/>
              </w:rPr>
              <w:t>(наименование структурного подразделения испытательной лаборатории, в котором проводились испытания, фактический адрес осуществления деятельности, номер телефона, адрес электронной почты, уникальный номер записи об аккредитации в реестре аккредитованных лиц)</w:t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nil"/>
              <w:bottom w:val="single" w:sz="4" w:space="0" w:color="auto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A2064">
              <w:rPr>
                <w:sz w:val="18"/>
                <w:szCs w:val="18"/>
              </w:rPr>
              <w:fldChar w:fldCharType="begin"/>
            </w:r>
            <w:r w:rsidRPr="00EA2064">
              <w:rPr>
                <w:sz w:val="18"/>
                <w:szCs w:val="18"/>
              </w:rPr>
              <w:instrText xml:space="preserve"> DOCVARIABLE  att_org_reg_num </w:instrText>
            </w:r>
            <w:r w:rsidRPr="00EA2064">
              <w:rPr>
                <w:sz w:val="18"/>
                <w:szCs w:val="18"/>
              </w:rPr>
              <w:fldChar w:fldCharType="separate"/>
            </w:r>
            <w:r w:rsidR="00207B40">
              <w:rPr>
                <w:sz w:val="18"/>
                <w:szCs w:val="18"/>
              </w:rPr>
              <w:t>181</w:t>
            </w:r>
            <w:r w:rsidRPr="00EA2064">
              <w:rPr>
                <w:sz w:val="18"/>
                <w:szCs w:val="18"/>
              </w:rPr>
              <w:fldChar w:fldCharType="end"/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A2064">
              <w:rPr>
                <w:sz w:val="18"/>
                <w:szCs w:val="18"/>
                <w:vertAlign w:val="superscript"/>
              </w:rPr>
              <w:t>(регистрационный номер записи в реестре организаций, проводящих специальную оценку условий труда)</w:t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nil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</w:tr>
    </w:tbl>
    <w:p w:rsidR="005A287B" w:rsidRPr="00EA2064" w:rsidRDefault="005A287B" w:rsidP="005A287B">
      <w:pPr>
        <w:ind w:left="6946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314"/>
        <w:gridCol w:w="993"/>
        <w:gridCol w:w="2551"/>
        <w:gridCol w:w="1211"/>
      </w:tblGrid>
      <w:tr w:rsidR="005A287B" w:rsidRPr="00EA2064" w:rsidTr="004B4ECC">
        <w:tc>
          <w:tcPr>
            <w:tcW w:w="10314" w:type="dxa"/>
            <w:shd w:val="clear" w:color="auto" w:fill="auto"/>
          </w:tcPr>
          <w:p w:rsidR="005A287B" w:rsidRPr="00EA2064" w:rsidRDefault="005A287B" w:rsidP="004B4ECC"/>
        </w:tc>
        <w:tc>
          <w:tcPr>
            <w:tcW w:w="4755" w:type="dxa"/>
            <w:gridSpan w:val="3"/>
            <w:shd w:val="clear" w:color="auto" w:fill="auto"/>
          </w:tcPr>
          <w:p w:rsidR="005A287B" w:rsidRPr="00EA2064" w:rsidRDefault="005A287B" w:rsidP="004B4ECC">
            <w:pPr>
              <w:jc w:val="center"/>
              <w:rPr>
                <w:b/>
              </w:rPr>
            </w:pPr>
            <w:r w:rsidRPr="00EA2064">
              <w:rPr>
                <w:b/>
              </w:rPr>
              <w:t>УТВЕРЖДАЮ</w:t>
            </w:r>
          </w:p>
          <w:p w:rsidR="005A287B" w:rsidRPr="00EA2064" w:rsidRDefault="005A287B" w:rsidP="004B4ECC">
            <w:pPr>
              <w:jc w:val="center"/>
            </w:pPr>
            <w:fldSimple w:instr=" DOCVARIABLE &quot;boss_state&quot; \* MERGEFORMAT ">
              <w:r w:rsidR="00207B40">
                <w:t xml:space="preserve">Руководитель испытательной лаборатории </w:t>
              </w:r>
            </w:fldSimple>
          </w:p>
          <w:p w:rsidR="005A287B" w:rsidRPr="00EA2064" w:rsidRDefault="005A287B" w:rsidP="004B4ECC">
            <w:pPr>
              <w:jc w:val="center"/>
            </w:pPr>
            <w:r w:rsidRPr="00EA2064">
              <w:t xml:space="preserve">_________ </w:t>
            </w:r>
            <w:fldSimple w:instr=" DOCVARIABLE &quot;boss_fio2&quot; \* MERGEFORMAT ">
              <w:r w:rsidR="00207B40">
                <w:t>О.П. Гречкин</w:t>
              </w:r>
            </w:fldSimple>
          </w:p>
          <w:p w:rsidR="005A287B" w:rsidRPr="00EA2064" w:rsidRDefault="005A287B" w:rsidP="004B4ECC">
            <w:pPr>
              <w:jc w:val="center"/>
            </w:pPr>
            <w:r w:rsidRPr="00EA2064">
              <w:rPr>
                <w:bCs/>
              </w:rPr>
              <w:fldChar w:fldCharType="begin"/>
            </w:r>
            <w:r w:rsidRPr="00EA2064">
              <w:rPr>
                <w:bCs/>
              </w:rPr>
              <w:instrText xml:space="preserve"> DOCVARIABLE izm_date \* MERGEFORMAT </w:instrText>
            </w:r>
            <w:r w:rsidRPr="00EA2064">
              <w:rPr>
                <w:bCs/>
              </w:rPr>
              <w:fldChar w:fldCharType="separate"/>
            </w:r>
            <w:r w:rsidR="00207B40">
              <w:rPr>
                <w:bCs/>
              </w:rPr>
              <w:t>03.11.2022</w:t>
            </w:r>
            <w:r w:rsidRPr="00EA2064">
              <w:rPr>
                <w:bCs/>
              </w:rPr>
              <w:fldChar w:fldCharType="end"/>
            </w:r>
          </w:p>
        </w:tc>
      </w:tr>
      <w:tr w:rsidR="00EA2064" w:rsidRPr="00EA2064" w:rsidTr="004B4ECC">
        <w:trPr>
          <w:trHeight w:val="130"/>
        </w:trPr>
        <w:tc>
          <w:tcPr>
            <w:tcW w:w="10314" w:type="dxa"/>
            <w:shd w:val="clear" w:color="auto" w:fill="auto"/>
          </w:tcPr>
          <w:p w:rsidR="005A287B" w:rsidRPr="00EA2064" w:rsidRDefault="005A287B" w:rsidP="004B4ECC"/>
        </w:tc>
        <w:tc>
          <w:tcPr>
            <w:tcW w:w="993" w:type="dxa"/>
            <w:shd w:val="clear" w:color="auto" w:fill="auto"/>
          </w:tcPr>
          <w:p w:rsidR="005A287B" w:rsidRPr="00EA2064" w:rsidRDefault="005A287B" w:rsidP="004B4ECC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287B" w:rsidRPr="00EA2064" w:rsidRDefault="005A287B" w:rsidP="004B4ECC">
            <w:pPr>
              <w:jc w:val="center"/>
              <w:rPr>
                <w:sz w:val="12"/>
                <w:szCs w:val="12"/>
              </w:rPr>
            </w:pPr>
            <w:r w:rsidRPr="00EA2064">
              <w:rPr>
                <w:sz w:val="12"/>
                <w:szCs w:val="12"/>
              </w:rPr>
              <w:t>Дата утверждения (выдачи протокола)</w:t>
            </w:r>
          </w:p>
        </w:tc>
        <w:tc>
          <w:tcPr>
            <w:tcW w:w="1211" w:type="dxa"/>
            <w:shd w:val="clear" w:color="auto" w:fill="auto"/>
          </w:tcPr>
          <w:p w:rsidR="005A287B" w:rsidRPr="00EA2064" w:rsidRDefault="005A287B" w:rsidP="004B4ECC">
            <w:pPr>
              <w:jc w:val="center"/>
              <w:rPr>
                <w:b/>
              </w:rPr>
            </w:pPr>
          </w:p>
        </w:tc>
      </w:tr>
    </w:tbl>
    <w:p w:rsidR="00DA676F" w:rsidRPr="00EA2064" w:rsidRDefault="00DA676F">
      <w:pPr>
        <w:jc w:val="center"/>
        <w:rPr>
          <w:b/>
        </w:rPr>
      </w:pPr>
      <w:r w:rsidRPr="00EA2064">
        <w:rPr>
          <w:b/>
        </w:rPr>
        <w:t>ПРОТОКОЛ</w:t>
      </w:r>
      <w:r w:rsidR="00DE4519" w:rsidRPr="00EA2064">
        <w:rPr>
          <w:b/>
        </w:rPr>
        <w:br/>
      </w:r>
      <w:r w:rsidR="004017DE" w:rsidRPr="00EA2064">
        <w:rPr>
          <w:b/>
        </w:rPr>
        <w:t xml:space="preserve">проведения исследований (испытаний) и измерений </w:t>
      </w:r>
      <w:r w:rsidR="006C316D" w:rsidRPr="00EA2064">
        <w:rPr>
          <w:b/>
        </w:rPr>
        <w:t>напряженности</w:t>
      </w:r>
      <w:r w:rsidR="00957263" w:rsidRPr="00EA2064">
        <w:rPr>
          <w:b/>
        </w:rPr>
        <w:t xml:space="preserve"> трудового процесса</w:t>
      </w:r>
    </w:p>
    <w:p w:rsidR="00DA676F" w:rsidRPr="00EA2064" w:rsidRDefault="00DA676F">
      <w:pPr>
        <w:jc w:val="center"/>
        <w:rPr>
          <w:sz w:val="12"/>
        </w:rPr>
      </w:pPr>
      <w:r w:rsidRPr="00EA2064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"/>
        <w:gridCol w:w="4973"/>
        <w:gridCol w:w="195"/>
      </w:tblGrid>
      <w:tr w:rsidR="009F7881" w:rsidRPr="00EA2064" w:rsidTr="009F78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881" w:rsidRPr="00EA2064" w:rsidRDefault="009F7881" w:rsidP="000E6DDA">
            <w:pPr>
              <w:jc w:val="center"/>
            </w:pPr>
            <w:r w:rsidRPr="00EA2064">
              <w:t>№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F7881" w:rsidRPr="00EA2064" w:rsidRDefault="00207B40" w:rsidP="000E6DDA">
            <w:pPr>
              <w:jc w:val="center"/>
              <w:rPr>
                <w:bCs/>
              </w:rPr>
            </w:pPr>
            <w:bookmarkStart w:id="0" w:name="num_table"/>
            <w:bookmarkEnd w:id="0"/>
            <w:r>
              <w:rPr>
                <w:bCs/>
              </w:rPr>
              <w:t>347935-MKN/Н</w:t>
            </w:r>
          </w:p>
        </w:tc>
        <w:tc>
          <w:tcPr>
            <w:tcW w:w="195" w:type="dxa"/>
            <w:vAlign w:val="bottom"/>
          </w:tcPr>
          <w:p w:rsidR="009F7881" w:rsidRPr="00EA2064" w:rsidRDefault="009F7881" w:rsidP="000E6DD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F7881" w:rsidRPr="00EA2064" w:rsidTr="009F78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881" w:rsidRPr="00EA2064" w:rsidRDefault="009F7881" w:rsidP="000E6DDA">
            <w:pPr>
              <w:rPr>
                <w:bCs/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nil"/>
              <w:left w:val="nil"/>
              <w:bottom w:val="nil"/>
            </w:tcBorders>
            <w:vAlign w:val="bottom"/>
          </w:tcPr>
          <w:p w:rsidR="009F7881" w:rsidRPr="00EA2064" w:rsidRDefault="009F7881" w:rsidP="000E6DDA">
            <w:pPr>
              <w:pStyle w:val="af"/>
              <w:rPr>
                <w:bCs/>
              </w:rPr>
            </w:pPr>
            <w:r w:rsidRPr="00EA2064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9F7881" w:rsidRPr="00EA2064" w:rsidRDefault="009F7881" w:rsidP="000E6DDA">
            <w:pPr>
              <w:pStyle w:val="af"/>
              <w:rPr>
                <w:bCs/>
              </w:rPr>
            </w:pPr>
          </w:p>
        </w:tc>
      </w:tr>
    </w:tbl>
    <w:p w:rsidR="009F7881" w:rsidRPr="00EA2064" w:rsidRDefault="003B7325" w:rsidP="008C1FF9">
      <w:pPr>
        <w:rPr>
          <w:b/>
        </w:rPr>
      </w:pPr>
      <w:r w:rsidRPr="00EA2064">
        <w:rPr>
          <w:b/>
        </w:rPr>
        <w:t xml:space="preserve">1. </w:t>
      </w:r>
      <w:r w:rsidR="00BD319E" w:rsidRPr="00EA2064">
        <w:rPr>
          <w:rFonts w:eastAsia="Calibri"/>
          <w:b/>
        </w:rPr>
        <w:t>Дата получения образца для испытаний</w:t>
      </w:r>
      <w:r w:rsidR="009F7881" w:rsidRPr="00EA2064">
        <w:rPr>
          <w:b/>
        </w:rPr>
        <w:t>:</w:t>
      </w:r>
      <w:r w:rsidR="009F7881" w:rsidRPr="00EA2064">
        <w:t xml:space="preserve"> </w:t>
      </w:r>
      <w:fldSimple w:instr=" DOCVARIABLE D_dog \* MERGEFORMAT ">
        <w:r w:rsidR="00207B40" w:rsidRPr="00207B40">
          <w:rPr>
            <w:bCs/>
          </w:rPr>
          <w:t>24</w:t>
        </w:r>
        <w:r w:rsidR="00207B40">
          <w:t>.08.2022</w:t>
        </w:r>
      </w:fldSimple>
    </w:p>
    <w:p w:rsidR="009F7881" w:rsidRPr="00EA2064" w:rsidRDefault="009F7881" w:rsidP="008C1FF9">
      <w:pPr>
        <w:tabs>
          <w:tab w:val="left" w:pos="-1134"/>
        </w:tabs>
        <w:snapToGrid w:val="0"/>
        <w:jc w:val="both"/>
        <w:rPr>
          <w:highlight w:val="yellow"/>
        </w:rPr>
      </w:pPr>
      <w:r w:rsidRPr="00EA2064">
        <w:rPr>
          <w:b/>
          <w:szCs w:val="22"/>
        </w:rPr>
        <w:t xml:space="preserve">    </w:t>
      </w:r>
      <w:r w:rsidR="00BD319E" w:rsidRPr="00EA2064">
        <w:rPr>
          <w:rFonts w:eastAsia="Calibri"/>
          <w:b/>
        </w:rPr>
        <w:t>Дата отбора образца</w:t>
      </w:r>
      <w:r w:rsidRPr="00EA2064">
        <w:rPr>
          <w:b/>
          <w:szCs w:val="22"/>
        </w:rPr>
        <w:t xml:space="preserve">: </w:t>
      </w:r>
      <w:r w:rsidRPr="00EA2064">
        <w:t>отбор образцов не предусмотрен методикой измерений.</w:t>
      </w:r>
    </w:p>
    <w:p w:rsidR="009F7881" w:rsidRPr="00EA2064" w:rsidRDefault="009F7881" w:rsidP="008C1FF9">
      <w:pPr>
        <w:rPr>
          <w:b/>
        </w:rPr>
      </w:pPr>
      <w:r w:rsidRPr="00EA2064">
        <w:rPr>
          <w:b/>
          <w:szCs w:val="22"/>
        </w:rPr>
        <w:t xml:space="preserve">    </w:t>
      </w:r>
      <w:r w:rsidR="00BD319E" w:rsidRPr="00EA2064">
        <w:rPr>
          <w:rFonts w:eastAsia="Calibri"/>
          <w:b/>
        </w:rPr>
        <w:t xml:space="preserve">Место отбора образцов: </w:t>
      </w:r>
      <w:r w:rsidR="00BD319E" w:rsidRPr="00EA2064">
        <w:t>отбор образцов не предусмотрен методикой измерений.</w:t>
      </w:r>
    </w:p>
    <w:p w:rsidR="004017DE" w:rsidRPr="00EA2064" w:rsidRDefault="009F7881" w:rsidP="008C1FF9">
      <w:pPr>
        <w:pStyle w:val="a7"/>
        <w:rPr>
          <w:color w:val="auto"/>
        </w:rPr>
      </w:pPr>
      <w:r w:rsidRPr="00EA2064">
        <w:rPr>
          <w:color w:val="auto"/>
        </w:rPr>
        <w:t>2</w:t>
      </w:r>
      <w:r w:rsidR="004017DE" w:rsidRPr="00EA2064">
        <w:rPr>
          <w:color w:val="auto"/>
        </w:rPr>
        <w:t>. Сведения о работодателе:</w:t>
      </w:r>
    </w:p>
    <w:p w:rsidR="004017DE" w:rsidRPr="00EA2064" w:rsidRDefault="00BD319E" w:rsidP="008C1FF9">
      <w:r w:rsidRPr="00EA2064">
        <w:t>2.1. Наименование организации работодателя (заказчика)</w:t>
      </w:r>
      <w:r w:rsidR="004017DE" w:rsidRPr="00EA2064">
        <w:t>:</w:t>
      </w:r>
      <w:r w:rsidR="004017DE" w:rsidRPr="00EA2064">
        <w:rPr>
          <w:rStyle w:val="aa"/>
        </w:rPr>
        <w:t xml:space="preserve"> </w:t>
      </w:r>
      <w:r w:rsidR="004017DE" w:rsidRPr="00EA2064">
        <w:rPr>
          <w:rStyle w:val="aa"/>
        </w:rPr>
        <w:fldChar w:fldCharType="begin"/>
      </w:r>
      <w:r w:rsidR="004017DE" w:rsidRPr="00EA2064">
        <w:rPr>
          <w:rStyle w:val="aa"/>
        </w:rPr>
        <w:instrText xml:space="preserve"> DOCVARIABLE rbtd_name \* MERGEFORMAT </w:instrText>
      </w:r>
      <w:r w:rsidR="004017DE" w:rsidRPr="00EA2064">
        <w:rPr>
          <w:rStyle w:val="aa"/>
        </w:rPr>
        <w:fldChar w:fldCharType="separate"/>
      </w:r>
      <w:r w:rsidR="00207B40">
        <w:rPr>
          <w:rStyle w:val="aa"/>
        </w:rPr>
        <w:t xml:space="preserve">муниципальное бюджетное общеобразовательное учреждение Семенкинская основная общеобразовательная школа </w:t>
      </w:r>
      <w:r w:rsidR="004017DE" w:rsidRPr="00EA2064">
        <w:rPr>
          <w:rStyle w:val="aa"/>
        </w:rPr>
        <w:fldChar w:fldCharType="end"/>
      </w:r>
      <w:r w:rsidR="004017DE" w:rsidRPr="00EA2064">
        <w:rPr>
          <w:rStyle w:val="aa"/>
        </w:rPr>
        <w:t> </w:t>
      </w:r>
    </w:p>
    <w:p w:rsidR="004017DE" w:rsidRPr="00EA2064" w:rsidRDefault="00BD319E" w:rsidP="008C1FF9">
      <w:r w:rsidRPr="00EA2064">
        <w:t xml:space="preserve">2.2. </w:t>
      </w:r>
      <w:r w:rsidRPr="00EA2064">
        <w:rPr>
          <w:rFonts w:eastAsia="Calibri"/>
        </w:rPr>
        <w:t>Контактные данные заказчика</w:t>
      </w:r>
      <w:r w:rsidRPr="00EA2064">
        <w:t xml:space="preserve"> (место нахождения и место осуществления деятельности работодателя)</w:t>
      </w:r>
      <w:r w:rsidR="004017DE" w:rsidRPr="00EA2064">
        <w:t>:</w:t>
      </w:r>
      <w:r w:rsidR="004017DE" w:rsidRPr="00EA2064">
        <w:rPr>
          <w:rStyle w:val="aa"/>
        </w:rPr>
        <w:t xml:space="preserve"> </w:t>
      </w:r>
      <w:r w:rsidR="004017DE" w:rsidRPr="00EA2064">
        <w:rPr>
          <w:rStyle w:val="aa"/>
        </w:rPr>
        <w:fldChar w:fldCharType="begin"/>
      </w:r>
      <w:r w:rsidR="004017DE" w:rsidRPr="00EA2064">
        <w:rPr>
          <w:rStyle w:val="aa"/>
        </w:rPr>
        <w:instrText xml:space="preserve"> DOCVARIABLE rbtd_adr \* MERGEFORMAT </w:instrText>
      </w:r>
      <w:r w:rsidR="004017DE" w:rsidRPr="00EA2064">
        <w:rPr>
          <w:rStyle w:val="aa"/>
        </w:rPr>
        <w:fldChar w:fldCharType="separate"/>
      </w:r>
      <w:r w:rsidR="00207B40">
        <w:rPr>
          <w:rStyle w:val="aa"/>
        </w:rPr>
        <w:t xml:space="preserve">347355, Ростовская область, Волгодонской район, х. Семенкин, ул. Центральная, 16 </w:t>
      </w:r>
      <w:r w:rsidR="004017DE" w:rsidRPr="00EA2064">
        <w:rPr>
          <w:rStyle w:val="aa"/>
        </w:rPr>
        <w:fldChar w:fldCharType="end"/>
      </w:r>
      <w:r w:rsidR="004017DE" w:rsidRPr="00EA2064">
        <w:rPr>
          <w:rStyle w:val="aa"/>
        </w:rPr>
        <w:t> </w:t>
      </w:r>
    </w:p>
    <w:p w:rsidR="00BD319E" w:rsidRPr="00EA2064" w:rsidRDefault="00BD319E" w:rsidP="008C1FF9">
      <w:pPr>
        <w:tabs>
          <w:tab w:val="left" w:pos="-1134"/>
        </w:tabs>
        <w:snapToGrid w:val="0"/>
        <w:jc w:val="both"/>
      </w:pPr>
      <w:r w:rsidRPr="00EA2064">
        <w:rPr>
          <w:b/>
        </w:rPr>
        <w:t>3</w:t>
      </w:r>
      <w:r w:rsidRPr="00EA2064">
        <w:t xml:space="preserve">. </w:t>
      </w:r>
      <w:r w:rsidRPr="00EA2064">
        <w:rPr>
          <w:rFonts w:eastAsia="Calibri"/>
          <w:b/>
        </w:rPr>
        <w:t>Описание и однозначная идентификация объекта (объектов) испытаний, состояние объекта испытаний (при необходимости)</w:t>
      </w:r>
      <w:r w:rsidRPr="00EA2064">
        <w:rPr>
          <w:b/>
        </w:rPr>
        <w:t xml:space="preserve">: </w:t>
      </w:r>
      <w:r w:rsidRPr="00EA2064">
        <w:t>рабочие места на территории заказчика в соответствии с заявкой про ведение специальной оценки условий труда.</w:t>
      </w:r>
    </w:p>
    <w:p w:rsidR="00BD319E" w:rsidRPr="00EA2064" w:rsidRDefault="00BD319E" w:rsidP="008C1FF9">
      <w:pPr>
        <w:tabs>
          <w:tab w:val="left" w:pos="-1134"/>
        </w:tabs>
        <w:snapToGrid w:val="0"/>
        <w:jc w:val="both"/>
        <w:rPr>
          <w:b/>
          <w:u w:val="single"/>
        </w:rPr>
      </w:pPr>
      <w:r w:rsidRPr="00EA2064">
        <w:rPr>
          <w:b/>
        </w:rPr>
        <w:t>4. Ссылка на план и методы отбора проб, используемые лабораторией или другими органами, если они имеют отношение к достоверности и применению результатов:</w:t>
      </w:r>
      <w:r w:rsidRPr="00EA2064">
        <w:t xml:space="preserve"> в соответствии с журналом измерений</w:t>
      </w:r>
    </w:p>
    <w:p w:rsidR="009F7881" w:rsidRPr="00EA2064" w:rsidRDefault="00BD319E" w:rsidP="008C1FF9">
      <w:pPr>
        <w:pStyle w:val="a7"/>
        <w:rPr>
          <w:color w:val="auto"/>
        </w:rPr>
      </w:pPr>
      <w:r w:rsidRPr="00EA2064">
        <w:rPr>
          <w:color w:val="auto"/>
        </w:rPr>
        <w:t>5. Сведения о средствах измерения: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126"/>
        <w:gridCol w:w="1701"/>
        <w:gridCol w:w="2127"/>
        <w:gridCol w:w="3260"/>
      </w:tblGrid>
      <w:tr w:rsidR="009F7881" w:rsidRPr="00EA2064" w:rsidTr="00516748">
        <w:tc>
          <w:tcPr>
            <w:tcW w:w="5812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bookmarkStart w:id="1" w:name="si_table"/>
            <w:bookmarkEnd w:id="1"/>
            <w:r w:rsidRPr="00EA2064">
              <w:rPr>
                <w:sz w:val="18"/>
              </w:rPr>
              <w:t>Наименование средства измерения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bookmarkStart w:id="2" w:name="si_factory_num"/>
            <w:bookmarkEnd w:id="2"/>
            <w:r w:rsidRPr="00EA2064">
              <w:rPr>
                <w:sz w:val="18"/>
              </w:rPr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bookmarkStart w:id="3" w:name="si_sertif"/>
            <w:bookmarkEnd w:id="3"/>
            <w:r w:rsidRPr="00EA2064">
              <w:rPr>
                <w:sz w:val="18"/>
              </w:rPr>
              <w:t>№ свидетельства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r w:rsidRPr="00EA2064">
              <w:rPr>
                <w:sz w:val="18"/>
              </w:rPr>
              <w:t>Действительно до: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bookmarkStart w:id="4" w:name="si_end_date"/>
            <w:bookmarkEnd w:id="4"/>
            <w:r w:rsidRPr="00EA2064">
              <w:rPr>
                <w:sz w:val="18"/>
              </w:rPr>
              <w:t>Погрешность средства измерения</w:t>
            </w:r>
          </w:p>
        </w:tc>
      </w:tr>
      <w:tr w:rsidR="00207B40" w:rsidRPr="00EA2064" w:rsidTr="00516748">
        <w:tc>
          <w:tcPr>
            <w:tcW w:w="5812" w:type="dxa"/>
            <w:shd w:val="clear" w:color="auto" w:fill="auto"/>
            <w:vAlign w:val="center"/>
          </w:tcPr>
          <w:p w:rsidR="00207B40" w:rsidRPr="00EA2064" w:rsidRDefault="00207B40" w:rsidP="00207B40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Измеритель параметров микроклимата Метеоскоп-М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7B40" w:rsidRPr="00EA2064" w:rsidRDefault="00207B40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86713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7B40" w:rsidRPr="00EA2064" w:rsidRDefault="00207B40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С-ГЧХ/28-01-2022/165923927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07B40" w:rsidRPr="00EA2064" w:rsidRDefault="00207B40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27.01.2024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07B40" w:rsidRPr="00EA2064" w:rsidRDefault="00207B40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:±(0.05+0.05V) м/с; св.1 до 20 м/с:±(0,1+0,05V) м/с; ±  5; ±  0,13(±1) кП</w:t>
            </w:r>
          </w:p>
        </w:tc>
      </w:tr>
      <w:tr w:rsidR="00207B40" w:rsidRPr="00EA2064" w:rsidTr="00516748">
        <w:tc>
          <w:tcPr>
            <w:tcW w:w="5812" w:type="dxa"/>
            <w:shd w:val="clear" w:color="auto" w:fill="auto"/>
            <w:vAlign w:val="center"/>
          </w:tcPr>
          <w:p w:rsidR="00207B40" w:rsidRDefault="00207B40" w:rsidP="00207B40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Секундомер механический однострелочный суммирующего действия с прерываемой работой часового механизма «СОСпр-2б-2-010»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7B40" w:rsidRDefault="00207B40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0658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7B40" w:rsidRDefault="00207B40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С-ДЮП/20-09-2022/187136234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07B40" w:rsidRDefault="00207B40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07B40" w:rsidRDefault="00207B40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Класс точности 2; (Т=20±5°С±1,8с ) (рабочие тепературы±5,4с )</w:t>
            </w:r>
          </w:p>
        </w:tc>
      </w:tr>
    </w:tbl>
    <w:p w:rsidR="00077C86" w:rsidRPr="00EA2064" w:rsidRDefault="00BD319E" w:rsidP="008C1FF9">
      <w:pPr>
        <w:spacing w:before="120"/>
        <w:rPr>
          <w:b/>
        </w:rPr>
      </w:pPr>
      <w:r w:rsidRPr="00EA2064">
        <w:rPr>
          <w:b/>
        </w:rPr>
        <w:t xml:space="preserve">6. </w:t>
      </w:r>
      <w:r w:rsidR="00077C86" w:rsidRPr="00EA2064">
        <w:rPr>
          <w:b/>
        </w:rPr>
        <w:t>Условия проведения исследований, испытаний (измерений), отбора образцов:</w:t>
      </w: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969"/>
        <w:gridCol w:w="2551"/>
        <w:gridCol w:w="3176"/>
        <w:gridCol w:w="1612"/>
      </w:tblGrid>
      <w:tr w:rsidR="00077C86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077C86" w:rsidRPr="00EA2064" w:rsidRDefault="005A287B" w:rsidP="008C1FF9">
            <w:pPr>
              <w:pStyle w:val="a9"/>
              <w:rPr>
                <w:sz w:val="16"/>
                <w:szCs w:val="16"/>
              </w:rPr>
            </w:pPr>
            <w:bookmarkStart w:id="5" w:name="os3_rm"/>
            <w:bookmarkEnd w:id="5"/>
            <w:r w:rsidRPr="00EA2064">
              <w:rPr>
                <w:sz w:val="16"/>
                <w:szCs w:val="16"/>
              </w:rPr>
              <w:t>Место измерений (наименование образца испытаний)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77C86" w:rsidRPr="00EA2064" w:rsidRDefault="00077C86" w:rsidP="008C1FF9">
            <w:pPr>
              <w:pStyle w:val="a9"/>
              <w:rPr>
                <w:sz w:val="16"/>
                <w:szCs w:val="16"/>
              </w:rPr>
            </w:pPr>
            <w:bookmarkStart w:id="6" w:name="os3_zone"/>
            <w:bookmarkEnd w:id="6"/>
            <w:r w:rsidRPr="00EA2064">
              <w:rPr>
                <w:sz w:val="16"/>
                <w:szCs w:val="16"/>
              </w:rPr>
              <w:t>Наименование рабочей зоны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77C86" w:rsidRPr="00EA2064" w:rsidRDefault="00077C86" w:rsidP="008C1FF9">
            <w:pPr>
              <w:pStyle w:val="a9"/>
              <w:rPr>
                <w:sz w:val="16"/>
                <w:szCs w:val="16"/>
              </w:rPr>
            </w:pPr>
            <w:bookmarkStart w:id="7" w:name="os3_temp"/>
            <w:bookmarkEnd w:id="7"/>
            <w:r w:rsidRPr="00EA2064">
              <w:rPr>
                <w:sz w:val="16"/>
                <w:szCs w:val="16"/>
              </w:rPr>
              <w:t xml:space="preserve">Температура воздуха, </w:t>
            </w:r>
            <w:r w:rsidRPr="00EA2064">
              <w:rPr>
                <w:sz w:val="16"/>
                <w:szCs w:val="16"/>
                <w:vertAlign w:val="superscript"/>
              </w:rPr>
              <w:t>o</w:t>
            </w:r>
            <w:r w:rsidRPr="00EA2064">
              <w:rPr>
                <w:sz w:val="16"/>
                <w:szCs w:val="16"/>
              </w:rPr>
              <w:t>C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077C86" w:rsidRPr="00EA2064" w:rsidRDefault="00077C86" w:rsidP="008C1FF9">
            <w:pPr>
              <w:pStyle w:val="a9"/>
              <w:rPr>
                <w:sz w:val="16"/>
                <w:szCs w:val="16"/>
              </w:rPr>
            </w:pPr>
            <w:bookmarkStart w:id="8" w:name="os3_press"/>
            <w:bookmarkEnd w:id="8"/>
            <w:r w:rsidRPr="00EA2064">
              <w:rPr>
                <w:sz w:val="16"/>
                <w:szCs w:val="16"/>
              </w:rPr>
              <w:t>Атмосферное давление, мм рт.ст.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077C86" w:rsidRPr="00EA2064" w:rsidRDefault="00077C86" w:rsidP="008C1FF9">
            <w:pPr>
              <w:pStyle w:val="a9"/>
              <w:rPr>
                <w:sz w:val="16"/>
                <w:szCs w:val="16"/>
              </w:rPr>
            </w:pPr>
            <w:bookmarkStart w:id="9" w:name="os3_vlag"/>
            <w:bookmarkEnd w:id="9"/>
            <w:r w:rsidRPr="00EA2064">
              <w:rPr>
                <w:sz w:val="16"/>
                <w:szCs w:val="16"/>
              </w:rPr>
              <w:t>Относительная влажность, %</w:t>
            </w:r>
          </w:p>
        </w:tc>
      </w:tr>
      <w:tr w:rsidR="00207B40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207B40" w:rsidRPr="00EA2064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 газовой котельной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07B40" w:rsidRPr="00EA2064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7B40" w:rsidRPr="00EA2064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207B40" w:rsidRPr="00EA2064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207B40" w:rsidRPr="00EA2064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</w:tr>
      <w:tr w:rsidR="00207B40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207B40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07B40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Операторская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7B40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207B40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207B40" w:rsidRDefault="00207B40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</w:tr>
    </w:tbl>
    <w:p w:rsidR="00BD319E" w:rsidRPr="00EA2064" w:rsidRDefault="00BD319E" w:rsidP="008C1FF9">
      <w:r w:rsidRPr="00EA2064">
        <w:rPr>
          <w:b/>
        </w:rPr>
        <w:t xml:space="preserve">7. Цель проведения измерений: </w:t>
      </w:r>
      <w:r w:rsidRPr="00EA2064">
        <w:t>специальная оценка условий труда</w:t>
      </w:r>
    </w:p>
    <w:p w:rsidR="009F7881" w:rsidRPr="00EA2064" w:rsidRDefault="00BD319E" w:rsidP="008C1FF9">
      <w:pPr>
        <w:spacing w:before="120"/>
        <w:contextualSpacing/>
        <w:rPr>
          <w:b/>
        </w:rPr>
      </w:pPr>
      <w:r w:rsidRPr="00EA2064">
        <w:rPr>
          <w:b/>
        </w:rPr>
        <w:t xml:space="preserve">8. </w:t>
      </w:r>
      <w:r w:rsidRPr="00EA2064">
        <w:rPr>
          <w:rFonts w:eastAsia="Calibri"/>
          <w:b/>
        </w:rPr>
        <w:t xml:space="preserve">Идентификация используемого метода/методик (нормативно-техническая документация), </w:t>
      </w:r>
      <w:r w:rsidRPr="00EA2064">
        <w:rPr>
          <w:b/>
        </w:rPr>
        <w:t>а также дополнительная информация, востребованная заказчиком (НД, необходимые для оценки):</w:t>
      </w:r>
      <w:r w:rsidR="009F7881" w:rsidRPr="00EA2064">
        <w:t xml:space="preserve"> 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12676"/>
      </w:tblGrid>
      <w:tr w:rsidR="009F7881" w:rsidRPr="00EA2064" w:rsidTr="00207B40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7881" w:rsidRPr="00EA2064" w:rsidRDefault="009F7881" w:rsidP="008C1FF9">
            <w:pPr>
              <w:jc w:val="center"/>
              <w:rPr>
                <w:sz w:val="18"/>
                <w:szCs w:val="18"/>
              </w:rPr>
            </w:pPr>
            <w:r w:rsidRPr="00EA2064">
              <w:rPr>
                <w:sz w:val="18"/>
                <w:szCs w:val="18"/>
              </w:rPr>
              <w:t>Область действия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9F7881" w:rsidRPr="00EA2064" w:rsidRDefault="009F7881" w:rsidP="008C1FF9">
            <w:pPr>
              <w:jc w:val="center"/>
              <w:rPr>
                <w:sz w:val="18"/>
                <w:szCs w:val="18"/>
              </w:rPr>
            </w:pPr>
            <w:r w:rsidRPr="00EA2064">
              <w:rPr>
                <w:sz w:val="18"/>
                <w:szCs w:val="18"/>
              </w:rPr>
              <w:t>Наименование нормативного документа</w:t>
            </w:r>
            <w:bookmarkStart w:id="10" w:name="nd_table"/>
            <w:bookmarkEnd w:id="10"/>
          </w:p>
        </w:tc>
      </w:tr>
      <w:tr w:rsidR="00207B40" w:rsidRPr="00EA2064" w:rsidTr="00207B40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B40" w:rsidRPr="00EA2064" w:rsidRDefault="00207B40" w:rsidP="00207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207B40" w:rsidRPr="00EA2064" w:rsidRDefault="00207B40" w:rsidP="00207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 НТП.ИНТ-17.01-2018 Методика измерений показателей напряженности трудового процесса для целей специальной оценки условий труда</w:t>
            </w:r>
          </w:p>
        </w:tc>
      </w:tr>
      <w:tr w:rsidR="00207B40" w:rsidRPr="00EA2064" w:rsidTr="00516748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B40" w:rsidRDefault="00207B40" w:rsidP="00207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207B40" w:rsidRDefault="00207B40" w:rsidP="00207B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проведения специальной оценки условий труда, утв. приказом Минтруда России №33н от 24 января 2014 г (Зарегистрировано в Минюсте России 21 марта 2014 г., регистрационный № 31689)</w:t>
            </w:r>
          </w:p>
        </w:tc>
      </w:tr>
    </w:tbl>
    <w:p w:rsidR="00207B40" w:rsidRDefault="00BD319E" w:rsidP="00207B40">
      <w:pPr>
        <w:ind w:left="284" w:hanging="284"/>
        <w:rPr>
          <w:sz w:val="20"/>
          <w:szCs w:val="20"/>
          <w:lang w:eastAsia="ru-RU"/>
        </w:rPr>
      </w:pPr>
      <w:r w:rsidRPr="00EA2064">
        <w:rPr>
          <w:b/>
        </w:rPr>
        <w:t>9.</w:t>
      </w:r>
      <w:r w:rsidRPr="00EA2064">
        <w:t xml:space="preserve"> </w:t>
      </w:r>
      <w:r w:rsidRPr="00EA2064">
        <w:rPr>
          <w:b/>
        </w:rPr>
        <w:t xml:space="preserve">Результаты измерений параметров (фактические и нормативные значения измеряемых параметров в соответствии с </w:t>
      </w:r>
      <w:r w:rsidRPr="00EA2064">
        <w:rPr>
          <w:b/>
          <w:bCs/>
        </w:rPr>
        <w:t xml:space="preserve">Методика проведения специальной </w:t>
      </w:r>
      <w:r w:rsidRPr="00EA2064">
        <w:rPr>
          <w:b/>
        </w:rPr>
        <w:t>оценки условий труда, утв. приказом Минтруда России №33н от 24 января 2014 г), дополнительная информация, востребованная заказчиком:</w:t>
      </w:r>
      <w:bookmarkStart w:id="11" w:name="sv_table"/>
      <w:bookmarkEnd w:id="11"/>
      <w:r w:rsidR="00207B40">
        <w:rPr>
          <w:u w:val="single"/>
        </w:rPr>
        <w:fldChar w:fldCharType="begin"/>
      </w:r>
      <w:r w:rsidR="00207B40">
        <w:rPr>
          <w:u w:val="single"/>
        </w:rPr>
        <w:instrText xml:space="preserve"> INCLUDETEXT  "G:\\БАЗЫ\\База 2022\\ARMv51_files\\sv_prot_154.xml" \! \t "C:\\Program Files (x86)\\Аттестация-5.1\\xsl\\sv_prot\\factor14.xsl"  \* MERGEFORMAT </w:instrText>
      </w:r>
      <w:r w:rsidR="00207B40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1"/>
        <w:gridCol w:w="5252"/>
        <w:gridCol w:w="1650"/>
        <w:gridCol w:w="1950"/>
        <w:gridCol w:w="1950"/>
        <w:gridCol w:w="1650"/>
        <w:gridCol w:w="1650"/>
      </w:tblGrid>
      <w:tr w:rsidR="00207B40" w:rsidTr="00207B40">
        <w:trPr>
          <w:divId w:val="390159600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207B40" w:rsidTr="00207B40">
        <w:trPr>
          <w:divId w:val="390159600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</w:p>
        </w:tc>
      </w:tr>
      <w:tr w:rsidR="00207B40" w:rsidTr="00207B40">
        <w:trPr>
          <w:divId w:val="390159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Оператор газовой котельной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07B40" w:rsidTr="00207B40">
        <w:trPr>
          <w:divId w:val="390159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</w:tr>
      <w:tr w:rsidR="00207B40" w:rsidTr="00207B40">
        <w:trPr>
          <w:divId w:val="390159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</w:tr>
      <w:tr w:rsidR="00207B40" w:rsidTr="00207B40">
        <w:trPr>
          <w:divId w:val="390159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</w:tr>
      <w:tr w:rsidR="00207B40" w:rsidTr="00207B40">
        <w:trPr>
          <w:divId w:val="390159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</w:tr>
      <w:tr w:rsidR="00207B40" w:rsidTr="00207B40">
        <w:trPr>
          <w:divId w:val="390159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</w:tr>
      <w:tr w:rsidR="00207B40" w:rsidTr="00207B40">
        <w:trPr>
          <w:divId w:val="390159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76 - 80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7B40" w:rsidRDefault="00207B40">
            <w:pPr>
              <w:jc w:val="center"/>
              <w:rPr>
                <w:sz w:val="18"/>
                <w:szCs w:val="18"/>
              </w:rPr>
            </w:pPr>
          </w:p>
        </w:tc>
      </w:tr>
    </w:tbl>
    <w:p w:rsidR="005A287B" w:rsidRPr="00EA2064" w:rsidRDefault="00207B40" w:rsidP="00207B40">
      <w:pPr>
        <w:ind w:left="284" w:hanging="284"/>
        <w:rPr>
          <w:sz w:val="18"/>
          <w:szCs w:val="18"/>
        </w:rPr>
      </w:pPr>
      <w:r>
        <w:rPr>
          <w:u w:val="single"/>
        </w:rPr>
        <w:fldChar w:fldCharType="end"/>
      </w:r>
      <w:bookmarkStart w:id="12" w:name="_GoBack"/>
      <w:bookmarkEnd w:id="12"/>
      <w:r w:rsidR="005A287B" w:rsidRPr="00EA2064">
        <w:rPr>
          <w:sz w:val="18"/>
          <w:szCs w:val="18"/>
        </w:rPr>
        <w:t>* Испытания проводились по месту осуществления деятельности Заказчика (работодателя). В случае проведения испытаний вне места осуществления деятельности Заказчика (работодателя) указывается адрес производственной площадки.</w:t>
      </w:r>
    </w:p>
    <w:p w:rsidR="005A287B" w:rsidRPr="00EA2064" w:rsidRDefault="005A287B" w:rsidP="005A287B">
      <w:pPr>
        <w:contextualSpacing/>
        <w:rPr>
          <w:sz w:val="18"/>
          <w:szCs w:val="18"/>
        </w:rPr>
      </w:pPr>
      <w:r w:rsidRPr="00EA2064">
        <w:rPr>
          <w:sz w:val="18"/>
          <w:szCs w:val="18"/>
        </w:rPr>
        <w:t>** Указанные сведения предоставлены Заказчиком. Испытательная лаборатория не несет ответственность за достоверность сведений, предоставленных Заказчиком.</w:t>
      </w:r>
    </w:p>
    <w:p w:rsidR="00BD319E" w:rsidRPr="00EA2064" w:rsidRDefault="00BD319E" w:rsidP="008C1FF9">
      <w:pPr>
        <w:contextualSpacing/>
        <w:rPr>
          <w:b/>
        </w:rPr>
      </w:pPr>
      <w:r w:rsidRPr="00EA2064">
        <w:rPr>
          <w:b/>
        </w:rPr>
        <w:t xml:space="preserve">10. Дополнения, отклонения или исключения из метода: </w:t>
      </w:r>
      <w:r w:rsidRPr="00EA2064">
        <w:t>отсутствуют</w:t>
      </w:r>
    </w:p>
    <w:p w:rsidR="00BD319E" w:rsidRPr="00EA2064" w:rsidRDefault="00BD319E" w:rsidP="008C1FF9">
      <w:pPr>
        <w:tabs>
          <w:tab w:val="left" w:pos="-1134"/>
        </w:tabs>
        <w:snapToGrid w:val="0"/>
        <w:contextualSpacing/>
        <w:jc w:val="both"/>
        <w:rPr>
          <w:b/>
        </w:rPr>
      </w:pPr>
      <w:r w:rsidRPr="00EA2064">
        <w:rPr>
          <w:b/>
        </w:rPr>
        <w:t xml:space="preserve">11. Мнения и интерпретации: </w:t>
      </w:r>
      <w:r w:rsidRPr="00EA2064">
        <w:t>отсутствуют</w:t>
      </w:r>
    </w:p>
    <w:p w:rsidR="00BD319E" w:rsidRPr="00EA2064" w:rsidRDefault="00BD319E" w:rsidP="008C1FF9">
      <w:pPr>
        <w:spacing w:before="120" w:after="60"/>
        <w:contextualSpacing/>
      </w:pPr>
      <w:r w:rsidRPr="00EA2064">
        <w:rPr>
          <w:b/>
        </w:rPr>
        <w:lastRenderedPageBreak/>
        <w:t>12. Дополнительная информация, востребованная заказчиком:</w:t>
      </w:r>
      <w:r w:rsidRPr="00EA2064">
        <w:br/>
        <w:t>по результатам измерений установлено:</w:t>
      </w:r>
    </w:p>
    <w:p w:rsidR="009F7881" w:rsidRPr="00EA2064" w:rsidRDefault="009F7881" w:rsidP="008C1FF9">
      <w:pPr>
        <w:spacing w:before="120" w:after="60"/>
        <w:contextualSpacing/>
      </w:pPr>
      <w:fldSimple w:instr=" DOCVARIABLE  att_zakl_sv \* MERGEFORMAT ">
        <w:r w:rsidR="00207B40">
          <w:t>- для рабочего места № 1 установлен класс(подкласс) условий труда 2.</w:t>
        </w:r>
      </w:fldSimple>
    </w:p>
    <w:p w:rsidR="005A287B" w:rsidRPr="00EA2064" w:rsidRDefault="005A287B" w:rsidP="005A287B">
      <w:r w:rsidRPr="00EA2064">
        <w:rPr>
          <w:b/>
        </w:rPr>
        <w:t>13. Сотрудники организации (лаборатории)</w:t>
      </w:r>
      <w:r w:rsidRPr="00EA2064">
        <w:rPr>
          <w:b/>
          <w:bCs/>
        </w:rPr>
        <w:t>, проводившие измерения: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5A287B" w:rsidRPr="00207B40" w:rsidTr="00207B40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207B40" w:rsidRDefault="00207B40" w:rsidP="004B4ECC">
            <w:pPr>
              <w:pStyle w:val="a9"/>
              <w:rPr>
                <w:sz w:val="24"/>
                <w:szCs w:val="24"/>
              </w:rPr>
            </w:pPr>
            <w:r w:rsidRPr="00207B40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287B" w:rsidRPr="00207B40" w:rsidRDefault="005A287B" w:rsidP="004B4ECC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207B40" w:rsidRDefault="00207B40" w:rsidP="004B4ECC">
            <w:pPr>
              <w:pStyle w:val="a9"/>
              <w:rPr>
                <w:sz w:val="24"/>
                <w:szCs w:val="24"/>
              </w:rPr>
            </w:pPr>
            <w:r w:rsidRPr="00207B40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287B" w:rsidRPr="00207B40" w:rsidRDefault="005A287B" w:rsidP="004B4ECC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207B40" w:rsidRDefault="00207B40" w:rsidP="004B4ECC">
            <w:pPr>
              <w:pStyle w:val="a9"/>
              <w:rPr>
                <w:sz w:val="24"/>
                <w:szCs w:val="24"/>
              </w:rPr>
            </w:pPr>
            <w:r w:rsidRPr="00207B40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5A287B" w:rsidRPr="00207B40" w:rsidTr="00207B40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5A287B" w:rsidRPr="00207B40" w:rsidRDefault="00207B40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07B40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287B" w:rsidRPr="00207B40" w:rsidRDefault="005A287B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5A287B" w:rsidRPr="00207B40" w:rsidRDefault="00207B40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07B40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5A287B" w:rsidRPr="00207B40" w:rsidRDefault="005A287B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3" w:name="fio_izm_users"/>
            <w:bookmarkStart w:id="14" w:name="fio_izm_users4"/>
            <w:bookmarkEnd w:id="13"/>
            <w:bookmarkEnd w:id="14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5A287B" w:rsidRPr="00207B40" w:rsidRDefault="00207B40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07B40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5A287B" w:rsidRPr="00EA2064" w:rsidRDefault="005A287B" w:rsidP="005A287B">
      <w:pPr>
        <w:spacing w:before="120"/>
        <w:rPr>
          <w:rStyle w:val="a8"/>
          <w:color w:val="auto"/>
        </w:rPr>
      </w:pPr>
      <w:r w:rsidRPr="00EA2064">
        <w:rPr>
          <w:rStyle w:val="a8"/>
          <w:color w:val="auto"/>
        </w:rPr>
        <w:t>14. Эксперт(ы) по проведению специальной оценки условий труда: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5A287B" w:rsidRPr="00207B40" w:rsidTr="00207B40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207B40" w:rsidRDefault="00207B40" w:rsidP="004B4ECC">
            <w:pPr>
              <w:pStyle w:val="a9"/>
              <w:rPr>
                <w:sz w:val="24"/>
                <w:szCs w:val="24"/>
              </w:rPr>
            </w:pPr>
            <w:r w:rsidRPr="00207B40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287B" w:rsidRPr="00207B40" w:rsidRDefault="005A287B" w:rsidP="004B4ECC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207B40" w:rsidRDefault="00207B40" w:rsidP="004B4ECC">
            <w:pPr>
              <w:pStyle w:val="a9"/>
              <w:rPr>
                <w:sz w:val="24"/>
                <w:szCs w:val="24"/>
              </w:rPr>
            </w:pPr>
            <w:r w:rsidRPr="00207B40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287B" w:rsidRPr="00207B40" w:rsidRDefault="005A287B" w:rsidP="004B4ECC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207B40" w:rsidRDefault="00207B40" w:rsidP="004B4ECC">
            <w:pPr>
              <w:pStyle w:val="a9"/>
              <w:rPr>
                <w:sz w:val="24"/>
                <w:szCs w:val="24"/>
              </w:rPr>
            </w:pPr>
            <w:r w:rsidRPr="00207B40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5A287B" w:rsidRPr="00207B40" w:rsidTr="00207B40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5A287B" w:rsidRPr="00207B40" w:rsidRDefault="00207B40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07B40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287B" w:rsidRPr="00207B40" w:rsidRDefault="005A287B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5A287B" w:rsidRPr="00207B40" w:rsidRDefault="00207B40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07B40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5A287B" w:rsidRPr="00207B40" w:rsidRDefault="005A287B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5" w:name="fio_users"/>
            <w:bookmarkStart w:id="16" w:name="fio_users4"/>
            <w:bookmarkEnd w:id="15"/>
            <w:bookmarkEnd w:id="16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5A287B" w:rsidRPr="00207B40" w:rsidRDefault="00207B40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207B40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5A287B" w:rsidRPr="00EA2064" w:rsidRDefault="005A287B" w:rsidP="005A287B">
      <w:pPr>
        <w:pBdr>
          <w:bottom w:val="single" w:sz="12" w:space="1" w:color="auto"/>
        </w:pBdr>
        <w:spacing w:before="120" w:after="60"/>
        <w:contextualSpacing/>
      </w:pPr>
    </w:p>
    <w:p w:rsidR="005A287B" w:rsidRPr="00EA2064" w:rsidRDefault="005A287B" w:rsidP="005A287B">
      <w:pPr>
        <w:spacing w:before="120" w:after="60"/>
        <w:contextualSpacing/>
        <w:jc w:val="center"/>
      </w:pPr>
      <w:r w:rsidRPr="00EA2064">
        <w:t>окончание протокола</w:t>
      </w:r>
    </w:p>
    <w:p w:rsidR="00DA676F" w:rsidRPr="005A287B" w:rsidRDefault="00DA676F" w:rsidP="005A287B">
      <w:pPr>
        <w:contextualSpacing/>
        <w:rPr>
          <w:color w:val="FF0000"/>
        </w:rPr>
      </w:pPr>
    </w:p>
    <w:sectPr w:rsidR="00DA676F" w:rsidRPr="005A287B" w:rsidSect="009F7881">
      <w:footerReference w:type="default" r:id="rId7"/>
      <w:pgSz w:w="16838" w:h="11906" w:orient="landscape"/>
      <w:pgMar w:top="851" w:right="851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835" w:rsidRDefault="00B20835" w:rsidP="0097097E">
      <w:pPr>
        <w:pStyle w:val="a8"/>
      </w:pPr>
      <w:r>
        <w:separator/>
      </w:r>
    </w:p>
  </w:endnote>
  <w:endnote w:type="continuationSeparator" w:id="0">
    <w:p w:rsidR="00B20835" w:rsidRDefault="00B20835" w:rsidP="0097097E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DA3" w:rsidRDefault="004C5DA3" w:rsidP="004C5DA3">
    <w:pPr>
      <w:jc w:val="right"/>
    </w:pPr>
    <w:r w:rsidRPr="00FF6CB6">
      <w:rPr>
        <w:rStyle w:val="ae"/>
        <w:sz w:val="20"/>
        <w:szCs w:val="20"/>
      </w:rPr>
      <w:t xml:space="preserve">Стр.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PAGE  </w:instrText>
    </w:r>
    <w:r w:rsidRPr="00FF6CB6">
      <w:rPr>
        <w:rStyle w:val="ae"/>
        <w:sz w:val="20"/>
        <w:szCs w:val="20"/>
      </w:rPr>
      <w:fldChar w:fldCharType="separate"/>
    </w:r>
    <w:r w:rsidR="00207B40">
      <w:rPr>
        <w:rStyle w:val="ae"/>
        <w:noProof/>
        <w:sz w:val="20"/>
        <w:szCs w:val="20"/>
      </w:rPr>
      <w:t>2</w:t>
    </w:r>
    <w:r w:rsidRPr="00FF6CB6">
      <w:rPr>
        <w:rStyle w:val="ae"/>
        <w:sz w:val="20"/>
        <w:szCs w:val="20"/>
      </w:rPr>
      <w:fldChar w:fldCharType="end"/>
    </w:r>
    <w:r w:rsidRPr="00FF6CB6">
      <w:rPr>
        <w:rStyle w:val="ae"/>
        <w:sz w:val="20"/>
        <w:szCs w:val="20"/>
      </w:rPr>
      <w:t xml:space="preserve"> из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 </w:instrText>
    </w:r>
    <w:r w:rsidRPr="00FF6CB6">
      <w:rPr>
        <w:rStyle w:val="ae"/>
        <w:sz w:val="20"/>
        <w:szCs w:val="20"/>
        <w:lang w:val="en-US"/>
      </w:rPr>
      <w:instrText>SECTION</w:instrText>
    </w:r>
    <w:r w:rsidRPr="00FF6CB6">
      <w:rPr>
        <w:rStyle w:val="ae"/>
        <w:sz w:val="20"/>
        <w:szCs w:val="20"/>
      </w:rPr>
      <w:instrText xml:space="preserve">PAGES   \* MERGEFORMAT </w:instrText>
    </w:r>
    <w:r w:rsidRPr="00FF6CB6">
      <w:rPr>
        <w:rStyle w:val="ae"/>
        <w:sz w:val="20"/>
        <w:szCs w:val="20"/>
      </w:rPr>
      <w:fldChar w:fldCharType="separate"/>
    </w:r>
    <w:r w:rsidR="00207B40" w:rsidRPr="00207B40">
      <w:rPr>
        <w:rStyle w:val="ae"/>
        <w:noProof/>
        <w:sz w:val="20"/>
      </w:rPr>
      <w:t>3</w:t>
    </w:r>
    <w:r w:rsidRPr="00FF6CB6">
      <w:rPr>
        <w:rStyle w:val="ae"/>
        <w:sz w:val="20"/>
        <w:szCs w:val="20"/>
      </w:rPr>
      <w:fldChar w:fldCharType="end"/>
    </w:r>
  </w:p>
  <w:p w:rsidR="00BD319E" w:rsidRPr="007D75DF" w:rsidRDefault="00BD319E" w:rsidP="00BD319E">
    <w:pPr>
      <w:pStyle w:val="ac"/>
      <w:rPr>
        <w:i/>
        <w:sz w:val="16"/>
        <w:szCs w:val="16"/>
      </w:rPr>
    </w:pPr>
    <w:r w:rsidRPr="007D75DF">
      <w:rPr>
        <w:i/>
        <w:sz w:val="16"/>
        <w:szCs w:val="16"/>
      </w:rPr>
      <w:t xml:space="preserve">Частичное или полное воспроизведение протокола запрещены без письменного разрешения руководителя испытательной лаборатории   </w:t>
    </w:r>
  </w:p>
  <w:p w:rsidR="00BD319E" w:rsidRPr="006F365D" w:rsidRDefault="00BD319E" w:rsidP="00BD319E">
    <w:pPr>
      <w:pStyle w:val="ac"/>
      <w:rPr>
        <w:sz w:val="16"/>
        <w:szCs w:val="16"/>
      </w:rPr>
    </w:pPr>
    <w:r w:rsidRPr="007D75DF">
      <w:rPr>
        <w:i/>
        <w:sz w:val="16"/>
        <w:szCs w:val="16"/>
      </w:rPr>
      <w:t>Результаты исследований (испытаний), измерений относятся только к объектам (образцам), прошедшим испытания, отбор</w:t>
    </w:r>
  </w:p>
  <w:p w:rsidR="004C5DA3" w:rsidRPr="00926FB7" w:rsidRDefault="00BD319E" w:rsidP="00BD319E">
    <w:pPr>
      <w:rPr>
        <w:sz w:val="16"/>
        <w:szCs w:val="16"/>
      </w:rPr>
    </w:pPr>
    <w:r w:rsidRPr="00926FB7">
      <w:rPr>
        <w:sz w:val="16"/>
        <w:szCs w:val="16"/>
      </w:rPr>
      <w:t xml:space="preserve">Протокол №: </w:t>
    </w:r>
    <w:r w:rsidRPr="00926FB7">
      <w:rPr>
        <w:sz w:val="16"/>
        <w:szCs w:val="16"/>
      </w:rPr>
      <w:fldChar w:fldCharType="begin"/>
    </w:r>
    <w:r w:rsidRPr="00926FB7">
      <w:rPr>
        <w:sz w:val="16"/>
        <w:szCs w:val="16"/>
      </w:rPr>
      <w:instrText xml:space="preserve"> DOCVARIABLE </w:instrText>
    </w:r>
    <w:r w:rsidRPr="00926FB7">
      <w:rPr>
        <w:sz w:val="16"/>
        <w:szCs w:val="16"/>
        <w:lang w:val="en-US"/>
      </w:rPr>
      <w:instrText>num</w:instrText>
    </w:r>
    <w:r w:rsidRPr="00926FB7">
      <w:rPr>
        <w:sz w:val="16"/>
        <w:szCs w:val="16"/>
      </w:rPr>
      <w:instrText>_</w:instrText>
    </w:r>
    <w:r w:rsidRPr="00926FB7">
      <w:rPr>
        <w:sz w:val="16"/>
        <w:szCs w:val="16"/>
        <w:lang w:val="en-US"/>
      </w:rPr>
      <w:instrText>doc</w:instrText>
    </w:r>
    <w:r w:rsidRPr="00926FB7">
      <w:rPr>
        <w:sz w:val="16"/>
        <w:szCs w:val="16"/>
      </w:rPr>
      <w:instrText xml:space="preserve"> \* MERGEFORMAT </w:instrText>
    </w:r>
    <w:r w:rsidRPr="00926FB7">
      <w:rPr>
        <w:sz w:val="16"/>
        <w:szCs w:val="16"/>
      </w:rPr>
      <w:fldChar w:fldCharType="separate"/>
    </w:r>
    <w:r w:rsidR="00207B40">
      <w:rPr>
        <w:sz w:val="16"/>
        <w:szCs w:val="16"/>
      </w:rPr>
      <w:t>347935-MKN/Н</w:t>
    </w:r>
    <w:r w:rsidRPr="00926FB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835" w:rsidRDefault="00B20835" w:rsidP="0097097E">
      <w:pPr>
        <w:pStyle w:val="a8"/>
      </w:pPr>
      <w:r>
        <w:separator/>
      </w:r>
    </w:p>
  </w:footnote>
  <w:footnote w:type="continuationSeparator" w:id="0">
    <w:p w:rsidR="00B20835" w:rsidRDefault="00B20835" w:rsidP="0097097E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_sv" w:val="- для рабочего места № 1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."/>
    <w:docVar w:name="boss_data" w:val="F33BB54E3270421799BF2FFC63DDDFF7~133-014-363 99"/>
    <w:docVar w:name="boss_fio" w:val="Украинцев Игорь Борисович"/>
    <w:docVar w:name="boss_fio2" w:val="О.П. Гречкин"/>
    <w:docVar w:name="boss_state" w:val="Руководитель испытательной лаборатории "/>
    <w:docVar w:name="ceh_info" w:val="СЕМЕНКИНСКАЯ ООШ (котельная)"/>
    <w:docVar w:name="co_classes" w:val="   "/>
    <w:docVar w:name="D_dog" w:val="24.08.2022"/>
    <w:docVar w:name="D_prikaz" w:val="01.09.2022"/>
    <w:docVar w:name="doc_type" w:val="3"/>
    <w:docVar w:name="exp_guids" w:val="3FB34BE7562C4FE5A59AF02692045B44@033-506-264 20"/>
    <w:docVar w:name="exp_snils" w:val="3FB34BE7562C4FE5A59AF02692045B44@033-506-264 20"/>
    <w:docVar w:name="fac_name2" w:val="Напряженность"/>
    <w:docVar w:name="facid" w:val="14"/>
    <w:docVar w:name="facid " w:val="14"/>
    <w:docVar w:name="fact_adr" w:val="   "/>
    <w:docVar w:name="fill_date" w:val="   "/>
    <w:docVar w:name="izm_date" w:val="03.11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21.10.2022"/>
    <w:docVar w:name="min_date" w:val="21.10.2022"/>
    <w:docVar w:name="N_dog" w:val="347935-MKN"/>
    <w:docVar w:name="N_prikaz" w:val="80"/>
    <w:docVar w:name="num_doc" w:val="347935-MKN/Н"/>
    <w:docVar w:name="org_code" w:val=" "/>
    <w:docVar w:name="org_guid" w:val="AA1E8196C7A84A55B2B470A6E35A0124"/>
    <w:docVar w:name="org_id" w:val="154"/>
    <w:docVar w:name="org_member_fio" w:val=" "/>
    <w:docVar w:name="org_member_state" w:val=" "/>
    <w:docVar w:name="pers_guids" w:val="3FB34BE7562C4FE5A59AF02692045B44@033-506-264 20"/>
    <w:docVar w:name="pers_snils" w:val="3FB34BE7562C4FE5A59AF02692045B44@033-506-264 20"/>
    <w:docVar w:name="podr_id" w:val="org_154"/>
    <w:docVar w:name="query_date" w:val=" "/>
    <w:docVar w:name="raschet" w:val="   "/>
    <w:docVar w:name="rbtd_adr" w:val="347355, Ростовская область, Волгодонской район, х. Семенкин, ул. Центральная, 16 "/>
    <w:docVar w:name="rbtd_adr1" w:val="347355, Ростовская область, Волгодонской район, х. Семенкин, ул. Центральная, 16"/>
    <w:docVar w:name="rbtd_adr2" w:val=" "/>
    <w:docVar w:name="rbtd_contacts" w:val="sem1427@yandex.ru; +78639473816; "/>
    <w:docVar w:name="rbtd_email" w:val="sem1427@yandex.ru"/>
    <w:docVar w:name="rbtd_fax" w:val=" "/>
    <w:docVar w:name="rbtd_inn" w:val="6107005436"/>
    <w:docVar w:name="rbtd_kpp" w:val="610701001"/>
    <w:docVar w:name="rbtd_name" w:val="муниципальное бюджетное общеобразовательное учреждение Семенкинская основная общеобразовательная школа "/>
    <w:docVar w:name="rbtd_ogrn" w:val="1026100823099"/>
    <w:docVar w:name="rbtd_okato" w:val="60612432121"/>
    <w:docVar w:name="rbtd_okogu" w:val="4210007"/>
    <w:docVar w:name="rbtd_okpo" w:val="48250634"/>
    <w:docVar w:name="rbtd_okved" w:val="85.13"/>
    <w:docVar w:name="rbtd_phone" w:val="+78639473816"/>
    <w:docVar w:name="rbtd_sout_id" w:val="592783"/>
    <w:docVar w:name="si_guids" w:val="F6645EF737A14A41AF14CC1E5E4A1BCF@86713@28.01.2022@27.01.2024~137739D68C754E56A0AB4B12AB04C5A7@0658@20.09.2022@19.09.2023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207B40"/>
    <w:rsid w:val="00077C86"/>
    <w:rsid w:val="000A1ECD"/>
    <w:rsid w:val="000E6DDA"/>
    <w:rsid w:val="000F712C"/>
    <w:rsid w:val="00130909"/>
    <w:rsid w:val="00170C77"/>
    <w:rsid w:val="001A3AC6"/>
    <w:rsid w:val="001D51DA"/>
    <w:rsid w:val="001D5517"/>
    <w:rsid w:val="00207B40"/>
    <w:rsid w:val="00212BD0"/>
    <w:rsid w:val="002177DA"/>
    <w:rsid w:val="00250F38"/>
    <w:rsid w:val="00263809"/>
    <w:rsid w:val="002D067F"/>
    <w:rsid w:val="002F399D"/>
    <w:rsid w:val="00302A5B"/>
    <w:rsid w:val="003114D4"/>
    <w:rsid w:val="003323D8"/>
    <w:rsid w:val="003B7325"/>
    <w:rsid w:val="004017DE"/>
    <w:rsid w:val="004663A4"/>
    <w:rsid w:val="00473628"/>
    <w:rsid w:val="00482D47"/>
    <w:rsid w:val="004B4ECC"/>
    <w:rsid w:val="004C5DA3"/>
    <w:rsid w:val="004D2E19"/>
    <w:rsid w:val="004F10DC"/>
    <w:rsid w:val="00510F6E"/>
    <w:rsid w:val="00516748"/>
    <w:rsid w:val="005A287B"/>
    <w:rsid w:val="005F3CED"/>
    <w:rsid w:val="00602E64"/>
    <w:rsid w:val="006174CD"/>
    <w:rsid w:val="006523AF"/>
    <w:rsid w:val="00663B4C"/>
    <w:rsid w:val="006C316D"/>
    <w:rsid w:val="006F2DA3"/>
    <w:rsid w:val="00832901"/>
    <w:rsid w:val="00873B37"/>
    <w:rsid w:val="008C1FF9"/>
    <w:rsid w:val="00944930"/>
    <w:rsid w:val="0095122A"/>
    <w:rsid w:val="00957263"/>
    <w:rsid w:val="0097097E"/>
    <w:rsid w:val="009B3A03"/>
    <w:rsid w:val="009F7881"/>
    <w:rsid w:val="00A20B0A"/>
    <w:rsid w:val="00A27EC2"/>
    <w:rsid w:val="00A72EB5"/>
    <w:rsid w:val="00AB036C"/>
    <w:rsid w:val="00AC50FB"/>
    <w:rsid w:val="00AD290F"/>
    <w:rsid w:val="00AE63C4"/>
    <w:rsid w:val="00B1739E"/>
    <w:rsid w:val="00B20835"/>
    <w:rsid w:val="00B70FA8"/>
    <w:rsid w:val="00B81FF1"/>
    <w:rsid w:val="00B972F3"/>
    <w:rsid w:val="00BB7CA2"/>
    <w:rsid w:val="00BD071D"/>
    <w:rsid w:val="00BD319E"/>
    <w:rsid w:val="00BF1FAD"/>
    <w:rsid w:val="00C94244"/>
    <w:rsid w:val="00CD2E4D"/>
    <w:rsid w:val="00D13568"/>
    <w:rsid w:val="00D26AA3"/>
    <w:rsid w:val="00DA676F"/>
    <w:rsid w:val="00DB6F2C"/>
    <w:rsid w:val="00DE4519"/>
    <w:rsid w:val="00DE4E79"/>
    <w:rsid w:val="00E27C3A"/>
    <w:rsid w:val="00E5397E"/>
    <w:rsid w:val="00E85C05"/>
    <w:rsid w:val="00EA2064"/>
    <w:rsid w:val="00EB0633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E5E92-D965-40DA-8988-5430DC899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D319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D319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semiHidden/>
    <w:unhideWhenUsed/>
    <w:qFormat/>
    <w:rsid w:val="00BD319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0E6DDA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4C5DA3"/>
    <w:rPr>
      <w:sz w:val="24"/>
      <w:szCs w:val="24"/>
      <w:lang w:eastAsia="zh-TW"/>
    </w:rPr>
  </w:style>
  <w:style w:type="character" w:customStyle="1" w:styleId="60">
    <w:name w:val="Заголовок 6 Знак"/>
    <w:link w:val="6"/>
    <w:rsid w:val="00BD319E"/>
    <w:rPr>
      <w:rFonts w:ascii="Calibri" w:eastAsia="Times New Roman" w:hAnsi="Calibri" w:cs="Times New Roman"/>
      <w:b/>
      <w:bCs/>
      <w:sz w:val="22"/>
      <w:szCs w:val="22"/>
      <w:lang w:eastAsia="zh-TW"/>
    </w:rPr>
  </w:style>
  <w:style w:type="character" w:customStyle="1" w:styleId="80">
    <w:name w:val="Заголовок 8 Знак"/>
    <w:link w:val="8"/>
    <w:semiHidden/>
    <w:rsid w:val="00BD319E"/>
    <w:rPr>
      <w:rFonts w:ascii="Calibri" w:eastAsia="Times New Roman" w:hAnsi="Calibri" w:cs="Times New Roman"/>
      <w:i/>
      <w:iCs/>
      <w:sz w:val="24"/>
      <w:szCs w:val="24"/>
      <w:lang w:eastAsia="zh-TW"/>
    </w:rPr>
  </w:style>
  <w:style w:type="character" w:customStyle="1" w:styleId="30">
    <w:name w:val="Заголовок 3 Знак"/>
    <w:link w:val="3"/>
    <w:semiHidden/>
    <w:rsid w:val="00BD319E"/>
    <w:rPr>
      <w:rFonts w:ascii="Calibri Light" w:eastAsia="Times New Roman" w:hAnsi="Calibri Light" w:cs="Times New Roman"/>
      <w:b/>
      <w:bCs/>
      <w:sz w:val="26"/>
      <w:szCs w:val="26"/>
      <w:lang w:eastAsia="zh-TW"/>
    </w:rPr>
  </w:style>
  <w:style w:type="paragraph" w:styleId="af0">
    <w:name w:val="Normal (Web)"/>
    <w:basedOn w:val="a"/>
    <w:uiPriority w:val="99"/>
    <w:unhideWhenUsed/>
    <w:rsid w:val="00207B40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1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att-support.ru</dc:creator>
  <cp:keywords/>
  <dc:description/>
  <cp:lastModifiedBy>Евраш Максим Александрович</cp:lastModifiedBy>
  <cp:revision>1</cp:revision>
  <dcterms:created xsi:type="dcterms:W3CDTF">2022-11-03T08:32:00Z</dcterms:created>
  <dcterms:modified xsi:type="dcterms:W3CDTF">2022-11-03T08:32:00Z</dcterms:modified>
</cp:coreProperties>
</file>